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727" w:rsidRDefault="003B3727" w:rsidP="00CB1EA0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3B3727" w:rsidRDefault="003B3727" w:rsidP="00CB1E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3B3727" w:rsidRDefault="003B3727" w:rsidP="00CB1EA0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2017г.</w:t>
      </w:r>
    </w:p>
    <w:p w:rsidR="003B3727" w:rsidRDefault="003B3727" w:rsidP="00CB1EA0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3B3727">
        <w:tc>
          <w:tcPr>
            <w:tcW w:w="1384" w:type="dxa"/>
            <w:vMerge w:val="restart"/>
            <w:vAlign w:val="center"/>
          </w:tcPr>
          <w:p w:rsidR="003B3727" w:rsidRDefault="003B3727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3B3727" w:rsidRDefault="003B3727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3B3727" w:rsidRDefault="003B3727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3B3727" w:rsidRDefault="003B3727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3B3727" w:rsidRDefault="003B3727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3B3727" w:rsidRDefault="003B3727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3B3727" w:rsidRDefault="003B3727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3B3727" w:rsidRDefault="003B3727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3B3727" w:rsidRDefault="003B3727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B3727">
        <w:tc>
          <w:tcPr>
            <w:tcW w:w="1384" w:type="dxa"/>
            <w:vMerge/>
            <w:vAlign w:val="center"/>
          </w:tcPr>
          <w:p w:rsidR="003B3727" w:rsidRDefault="003B3727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3B3727" w:rsidRDefault="003B3727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3B3727" w:rsidRPr="00E64364" w:rsidRDefault="003B3727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B3727" w:rsidRPr="00E64364" w:rsidRDefault="003B3727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3B3727" w:rsidRPr="00E64364" w:rsidRDefault="003B3727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3B3727" w:rsidRPr="00E64364" w:rsidRDefault="003B3727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3B3727" w:rsidRPr="00E64364" w:rsidRDefault="003B3727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B3727" w:rsidRPr="00E64364" w:rsidRDefault="003B3727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3B3727" w:rsidRPr="00E64364" w:rsidRDefault="003B3727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3B3727" w:rsidRDefault="003B3727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B3727" w:rsidRDefault="003B3727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B3727" w:rsidRDefault="003B3727">
            <w:pPr>
              <w:rPr>
                <w:lang w:eastAsia="en-US"/>
              </w:rPr>
            </w:pPr>
          </w:p>
        </w:tc>
      </w:tr>
      <w:tr w:rsidR="003B3727" w:rsidTr="00F9129F">
        <w:trPr>
          <w:trHeight w:val="1852"/>
        </w:trPr>
        <w:tc>
          <w:tcPr>
            <w:tcW w:w="1384" w:type="dxa"/>
          </w:tcPr>
          <w:p w:rsidR="003B3727" w:rsidRPr="00E64364" w:rsidRDefault="003B3727">
            <w:pPr>
              <w:rPr>
                <w:color w:val="333333"/>
                <w:lang w:eastAsia="en-US"/>
              </w:rPr>
            </w:pPr>
            <w:r w:rsidRPr="00E64364">
              <w:rPr>
                <w:color w:val="333333"/>
                <w:lang w:eastAsia="en-US"/>
              </w:rPr>
              <w:t>Клепинина Н.А.</w:t>
            </w:r>
          </w:p>
        </w:tc>
        <w:tc>
          <w:tcPr>
            <w:tcW w:w="1602" w:type="dxa"/>
          </w:tcPr>
          <w:p w:rsidR="003B3727" w:rsidRDefault="003B3727" w:rsidP="00E64364">
            <w:pPr>
              <w:jc w:val="center"/>
              <w:rPr>
                <w:color w:val="333333"/>
                <w:lang w:eastAsia="en-US"/>
              </w:rPr>
            </w:pPr>
            <w:r w:rsidRPr="00E64364">
              <w:rPr>
                <w:color w:val="333333"/>
                <w:lang w:eastAsia="en-US"/>
              </w:rPr>
              <w:t>З</w:t>
            </w:r>
            <w:r>
              <w:rPr>
                <w:color w:val="333333"/>
                <w:lang w:eastAsia="en-US"/>
              </w:rPr>
              <w:t>аведующий МКДОУ «Новобату</w:t>
            </w:r>
          </w:p>
          <w:p w:rsidR="003B3727" w:rsidRDefault="003B3727" w:rsidP="00E64364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ринский детский сад</w:t>
            </w:r>
          </w:p>
          <w:p w:rsidR="003B3727" w:rsidRPr="00E64364" w:rsidRDefault="003B3727" w:rsidP="00E64364">
            <w:pPr>
              <w:jc w:val="center"/>
              <w:rPr>
                <w:color w:val="333333"/>
                <w:lang w:eastAsia="en-US"/>
              </w:rPr>
            </w:pPr>
            <w:r w:rsidRPr="00E64364">
              <w:rPr>
                <w:color w:val="333333"/>
                <w:lang w:eastAsia="en-US"/>
              </w:rPr>
              <w:t>«Петушок»</w:t>
            </w:r>
          </w:p>
        </w:tc>
        <w:tc>
          <w:tcPr>
            <w:tcW w:w="1079" w:type="dxa"/>
          </w:tcPr>
          <w:p w:rsidR="003B3727" w:rsidRDefault="003B3727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3B3727" w:rsidRDefault="003B3727">
            <w:pPr>
              <w:rPr>
                <w:lang w:eastAsia="en-US"/>
              </w:rPr>
            </w:pPr>
          </w:p>
          <w:p w:rsidR="003B3727" w:rsidRDefault="003B3727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B3727" w:rsidRPr="00E64364" w:rsidRDefault="003B372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долевая1/3 </w:t>
            </w:r>
          </w:p>
          <w:p w:rsidR="003B3727" w:rsidRPr="00E64364" w:rsidRDefault="003B3727">
            <w:pPr>
              <w:rPr>
                <w:color w:val="333333"/>
                <w:lang w:eastAsia="en-US"/>
              </w:rPr>
            </w:pPr>
          </w:p>
          <w:p w:rsidR="003B3727" w:rsidRPr="00E64364" w:rsidRDefault="003B3727" w:rsidP="001D7DE8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3B3727" w:rsidRPr="00E64364" w:rsidRDefault="003B3727">
            <w:pPr>
              <w:rPr>
                <w:color w:val="333333"/>
                <w:lang w:eastAsia="en-US"/>
              </w:rPr>
            </w:pPr>
            <w:r w:rsidRPr="00E64364">
              <w:rPr>
                <w:color w:val="333333"/>
                <w:lang w:eastAsia="en-US"/>
              </w:rPr>
              <w:t>56,3</w:t>
            </w:r>
          </w:p>
          <w:p w:rsidR="003B3727" w:rsidRPr="00E64364" w:rsidRDefault="003B3727">
            <w:pPr>
              <w:rPr>
                <w:color w:val="333333"/>
                <w:lang w:eastAsia="en-US"/>
              </w:rPr>
            </w:pPr>
          </w:p>
          <w:p w:rsidR="003B3727" w:rsidRPr="00E64364" w:rsidRDefault="003B3727">
            <w:pPr>
              <w:rPr>
                <w:color w:val="333333"/>
                <w:lang w:eastAsia="en-US"/>
              </w:rPr>
            </w:pPr>
          </w:p>
          <w:p w:rsidR="003B3727" w:rsidRDefault="003B3727">
            <w:pPr>
              <w:rPr>
                <w:color w:val="333333"/>
                <w:lang w:eastAsia="en-US"/>
              </w:rPr>
            </w:pPr>
          </w:p>
          <w:p w:rsidR="003B3727" w:rsidRPr="00E64364" w:rsidRDefault="003B3727" w:rsidP="00B20BCE">
            <w:pPr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3B3727" w:rsidRPr="00E64364" w:rsidRDefault="003B3727" w:rsidP="00E64364">
            <w:pPr>
              <w:jc w:val="center"/>
              <w:rPr>
                <w:color w:val="333333"/>
                <w:lang w:eastAsia="en-US"/>
              </w:rPr>
            </w:pPr>
            <w:r w:rsidRPr="00E64364">
              <w:rPr>
                <w:color w:val="333333"/>
                <w:lang w:eastAsia="en-US"/>
              </w:rPr>
              <w:t>Россия</w:t>
            </w:r>
          </w:p>
          <w:p w:rsidR="003B3727" w:rsidRPr="00E64364" w:rsidRDefault="003B3727" w:rsidP="00E64364">
            <w:pPr>
              <w:jc w:val="center"/>
              <w:rPr>
                <w:color w:val="333333"/>
                <w:lang w:eastAsia="en-US"/>
              </w:rPr>
            </w:pPr>
          </w:p>
          <w:p w:rsidR="003B3727" w:rsidRPr="00E64364" w:rsidRDefault="003B3727" w:rsidP="00E64364">
            <w:pPr>
              <w:jc w:val="center"/>
              <w:rPr>
                <w:color w:val="333333"/>
                <w:lang w:eastAsia="en-US"/>
              </w:rPr>
            </w:pPr>
          </w:p>
          <w:p w:rsidR="003B3727" w:rsidRDefault="003B3727" w:rsidP="00E64364">
            <w:pPr>
              <w:jc w:val="center"/>
              <w:rPr>
                <w:color w:val="333333"/>
                <w:lang w:eastAsia="en-US"/>
              </w:rPr>
            </w:pPr>
          </w:p>
          <w:p w:rsidR="003B3727" w:rsidRPr="00E64364" w:rsidRDefault="003B3727" w:rsidP="001D7DE8">
            <w:pPr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3B3727" w:rsidRDefault="003B3727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B3727" w:rsidRPr="00E64364" w:rsidRDefault="003B3727" w:rsidP="00E64364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3B3727" w:rsidRPr="00E64364" w:rsidRDefault="003B3727" w:rsidP="00E64364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3B3727" w:rsidRPr="00E64364" w:rsidRDefault="003B372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3B3727" w:rsidRPr="00E64364" w:rsidRDefault="003B372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390976,68</w:t>
            </w:r>
          </w:p>
        </w:tc>
        <w:tc>
          <w:tcPr>
            <w:tcW w:w="1740" w:type="dxa"/>
          </w:tcPr>
          <w:p w:rsidR="003B3727" w:rsidRPr="00E64364" w:rsidRDefault="003B3727">
            <w:pPr>
              <w:rPr>
                <w:color w:val="333333"/>
                <w:lang w:val="en-US" w:eastAsia="en-US"/>
              </w:rPr>
            </w:pPr>
          </w:p>
        </w:tc>
      </w:tr>
      <w:tr w:rsidR="003B3727" w:rsidTr="00F538A4">
        <w:trPr>
          <w:trHeight w:val="3227"/>
        </w:trPr>
        <w:tc>
          <w:tcPr>
            <w:tcW w:w="1384" w:type="dxa"/>
          </w:tcPr>
          <w:p w:rsidR="003B3727" w:rsidRPr="00CB1EA0" w:rsidRDefault="003B3727">
            <w:pPr>
              <w:rPr>
                <w:lang w:eastAsia="en-US"/>
              </w:rPr>
            </w:pPr>
            <w:r w:rsidRPr="00CB1EA0"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3B3727" w:rsidRPr="00E64364" w:rsidRDefault="003B372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3B3727" w:rsidRPr="00A5303E" w:rsidRDefault="003B3727">
            <w:pPr>
              <w:rPr>
                <w:lang w:eastAsia="en-US"/>
              </w:rPr>
            </w:pPr>
            <w:r w:rsidRPr="00A5303E">
              <w:rPr>
                <w:lang w:eastAsia="en-US"/>
              </w:rPr>
              <w:t>1)Квар</w:t>
            </w:r>
            <w:r>
              <w:rPr>
                <w:lang w:eastAsia="en-US"/>
              </w:rPr>
              <w:t>-</w:t>
            </w:r>
            <w:r w:rsidRPr="00A5303E">
              <w:rPr>
                <w:lang w:eastAsia="en-US"/>
              </w:rPr>
              <w:t>тира</w:t>
            </w:r>
          </w:p>
          <w:p w:rsidR="003B3727" w:rsidRDefault="003B3727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  <w:p w:rsidR="003B3727" w:rsidRDefault="003B3727">
            <w:pPr>
              <w:rPr>
                <w:lang w:eastAsia="en-US"/>
              </w:rPr>
            </w:pPr>
            <w:r>
              <w:rPr>
                <w:lang w:eastAsia="en-US"/>
              </w:rPr>
              <w:t>садовый</w:t>
            </w:r>
          </w:p>
          <w:p w:rsidR="003B3727" w:rsidRDefault="003B3727">
            <w:pPr>
              <w:rPr>
                <w:lang w:eastAsia="en-US"/>
              </w:rPr>
            </w:pPr>
            <w:r>
              <w:rPr>
                <w:lang w:eastAsia="en-US"/>
              </w:rPr>
              <w:t>3) садовый домик</w:t>
            </w:r>
          </w:p>
          <w:p w:rsidR="003B3727" w:rsidRPr="00E64364" w:rsidRDefault="003B372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3B3727" w:rsidRPr="00E64364" w:rsidRDefault="003B372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Общая долевая1/3 </w:t>
            </w:r>
          </w:p>
          <w:p w:rsidR="003B3727" w:rsidRDefault="003B372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Индивидуаль-ная</w:t>
            </w: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Pr="00E64364" w:rsidRDefault="003B372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Индивидуаль-ная</w:t>
            </w:r>
          </w:p>
        </w:tc>
        <w:tc>
          <w:tcPr>
            <w:tcW w:w="1080" w:type="dxa"/>
          </w:tcPr>
          <w:p w:rsidR="003B3727" w:rsidRDefault="003B3727">
            <w:pPr>
              <w:rPr>
                <w:color w:val="800000"/>
                <w:lang w:eastAsia="en-US"/>
              </w:rPr>
            </w:pPr>
            <w:r w:rsidRPr="00E64364">
              <w:rPr>
                <w:color w:val="800000"/>
                <w:lang w:eastAsia="en-US"/>
              </w:rPr>
              <w:t>56,3</w:t>
            </w: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Default="003B372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403</w:t>
            </w: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Pr="00E64364" w:rsidRDefault="003B372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26</w:t>
            </w:r>
          </w:p>
          <w:p w:rsidR="003B3727" w:rsidRPr="00E64364" w:rsidRDefault="003B3727">
            <w:pPr>
              <w:rPr>
                <w:color w:val="800000"/>
                <w:lang w:eastAsia="en-US"/>
              </w:rPr>
            </w:pP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Pr="00E64364" w:rsidRDefault="003B3727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3B3727" w:rsidRPr="00E64364" w:rsidRDefault="003B3727">
            <w:pPr>
              <w:rPr>
                <w:color w:val="800000"/>
                <w:lang w:eastAsia="en-US"/>
              </w:rPr>
            </w:pPr>
            <w:r w:rsidRPr="00E64364">
              <w:rPr>
                <w:color w:val="800000"/>
                <w:lang w:eastAsia="en-US"/>
              </w:rPr>
              <w:t>Россия</w:t>
            </w:r>
          </w:p>
          <w:p w:rsidR="003B3727" w:rsidRPr="00E64364" w:rsidRDefault="003B3727">
            <w:pPr>
              <w:rPr>
                <w:color w:val="800000"/>
                <w:lang w:eastAsia="en-US"/>
              </w:rPr>
            </w:pP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Default="003B372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Pr="00E64364" w:rsidRDefault="003B372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3B3727" w:rsidRPr="00A5303E" w:rsidRDefault="003B3727" w:rsidP="00C7650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  </w:t>
            </w:r>
          </w:p>
          <w:p w:rsidR="003B3727" w:rsidRPr="00E64364" w:rsidRDefault="003B3727" w:rsidP="00C76507">
            <w:pPr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Г</w:t>
            </w:r>
            <w:r w:rsidRPr="00A5303E">
              <w:rPr>
                <w:lang w:eastAsia="en-US"/>
              </w:rPr>
              <w:t>араж</w:t>
            </w:r>
          </w:p>
        </w:tc>
        <w:tc>
          <w:tcPr>
            <w:tcW w:w="1080" w:type="dxa"/>
          </w:tcPr>
          <w:p w:rsidR="003B3727" w:rsidRDefault="003B3727">
            <w:pPr>
              <w:rPr>
                <w:color w:val="333333"/>
                <w:lang w:eastAsia="en-US"/>
              </w:rPr>
            </w:pPr>
          </w:p>
          <w:p w:rsidR="003B3727" w:rsidRPr="00E64364" w:rsidRDefault="003B3727">
            <w:pPr>
              <w:rPr>
                <w:sz w:val="20"/>
                <w:szCs w:val="20"/>
                <w:lang w:eastAsia="en-US"/>
              </w:rPr>
            </w:pPr>
            <w:r>
              <w:rPr>
                <w:color w:val="333333"/>
                <w:lang w:eastAsia="en-US"/>
              </w:rPr>
              <w:t>12,00</w:t>
            </w:r>
          </w:p>
        </w:tc>
        <w:tc>
          <w:tcPr>
            <w:tcW w:w="1080" w:type="dxa"/>
          </w:tcPr>
          <w:p w:rsidR="003B3727" w:rsidRDefault="003B3727">
            <w:pPr>
              <w:rPr>
                <w:color w:val="333333"/>
                <w:lang w:eastAsia="en-US"/>
              </w:rPr>
            </w:pPr>
          </w:p>
          <w:p w:rsidR="003B3727" w:rsidRDefault="003B372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3B3727" w:rsidRDefault="003B3727">
            <w:pPr>
              <w:rPr>
                <w:color w:val="333333"/>
                <w:lang w:eastAsia="en-US"/>
              </w:rPr>
            </w:pPr>
          </w:p>
          <w:p w:rsidR="003B3727" w:rsidRDefault="003B3727">
            <w:pPr>
              <w:rPr>
                <w:color w:val="333333"/>
                <w:lang w:eastAsia="en-US"/>
              </w:rPr>
            </w:pPr>
          </w:p>
          <w:p w:rsidR="003B3727" w:rsidRPr="00E64364" w:rsidRDefault="003B372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3B3727" w:rsidRPr="00332689" w:rsidRDefault="003B3727" w:rsidP="001D7DE8">
            <w:pPr>
              <w:rPr>
                <w:lang w:eastAsia="en-US"/>
              </w:rPr>
            </w:pPr>
            <w:r w:rsidRPr="00332689">
              <w:rPr>
                <w:lang w:eastAsia="en-US"/>
              </w:rPr>
              <w:t>Автомобиль легковой</w:t>
            </w:r>
          </w:p>
          <w:p w:rsidR="003B3727" w:rsidRPr="00CB1EA0" w:rsidRDefault="003B3727" w:rsidP="001D7DE8">
            <w:pPr>
              <w:rPr>
                <w:lang w:eastAsia="en-US"/>
              </w:rPr>
            </w:pPr>
            <w:r w:rsidRPr="00332689">
              <w:rPr>
                <w:lang w:eastAsia="en-US"/>
              </w:rPr>
              <w:t xml:space="preserve">ВАЗ </w:t>
            </w:r>
            <w:r>
              <w:rPr>
                <w:lang w:eastAsia="en-US"/>
              </w:rPr>
              <w:t>06121</w:t>
            </w:r>
          </w:p>
        </w:tc>
        <w:tc>
          <w:tcPr>
            <w:tcW w:w="1740" w:type="dxa"/>
          </w:tcPr>
          <w:p w:rsidR="003B3727" w:rsidRPr="00CB1EA0" w:rsidRDefault="003B3727">
            <w:pPr>
              <w:rPr>
                <w:lang w:eastAsia="en-US"/>
              </w:rPr>
            </w:pPr>
            <w:r>
              <w:rPr>
                <w:lang w:eastAsia="en-US"/>
              </w:rPr>
              <w:t>109877,57</w:t>
            </w:r>
          </w:p>
        </w:tc>
        <w:tc>
          <w:tcPr>
            <w:tcW w:w="1740" w:type="dxa"/>
          </w:tcPr>
          <w:p w:rsidR="003B3727" w:rsidRPr="00E64364" w:rsidRDefault="003B3727">
            <w:pPr>
              <w:rPr>
                <w:color w:val="800000"/>
                <w:lang w:eastAsia="en-US"/>
              </w:rPr>
            </w:pPr>
          </w:p>
        </w:tc>
      </w:tr>
    </w:tbl>
    <w:p w:rsidR="003B3727" w:rsidRDefault="003B3727" w:rsidP="00CB1EA0">
      <w:pPr>
        <w:rPr>
          <w:color w:val="800000"/>
        </w:rPr>
      </w:pPr>
    </w:p>
    <w:p w:rsidR="003B3727" w:rsidRDefault="003B3727" w:rsidP="00CB1EA0"/>
    <w:p w:rsidR="003B3727" w:rsidRDefault="003B3727" w:rsidP="00CB1EA0"/>
    <w:p w:rsidR="003B3727" w:rsidRDefault="003B3727" w:rsidP="00CB1EA0"/>
    <w:p w:rsidR="003B3727" w:rsidRDefault="003B3727"/>
    <w:sectPr w:rsidR="003B3727" w:rsidSect="00CB1EA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1EA0"/>
    <w:rsid w:val="0006632E"/>
    <w:rsid w:val="00074864"/>
    <w:rsid w:val="001140B9"/>
    <w:rsid w:val="001D7DE8"/>
    <w:rsid w:val="00295B84"/>
    <w:rsid w:val="002C7F3E"/>
    <w:rsid w:val="002D234E"/>
    <w:rsid w:val="0031416D"/>
    <w:rsid w:val="00315351"/>
    <w:rsid w:val="00332689"/>
    <w:rsid w:val="003B3727"/>
    <w:rsid w:val="0044577D"/>
    <w:rsid w:val="00482DA9"/>
    <w:rsid w:val="004F7CE6"/>
    <w:rsid w:val="0050287A"/>
    <w:rsid w:val="006E32F2"/>
    <w:rsid w:val="007316F9"/>
    <w:rsid w:val="00776347"/>
    <w:rsid w:val="007F1153"/>
    <w:rsid w:val="00853C05"/>
    <w:rsid w:val="0095754F"/>
    <w:rsid w:val="00971020"/>
    <w:rsid w:val="009C47A0"/>
    <w:rsid w:val="009E0480"/>
    <w:rsid w:val="00A5303E"/>
    <w:rsid w:val="00B20BCE"/>
    <w:rsid w:val="00C5770A"/>
    <w:rsid w:val="00C76507"/>
    <w:rsid w:val="00CA60E9"/>
    <w:rsid w:val="00CB1EA0"/>
    <w:rsid w:val="00E64364"/>
    <w:rsid w:val="00E812B0"/>
    <w:rsid w:val="00EC2FBD"/>
    <w:rsid w:val="00EE373C"/>
    <w:rsid w:val="00EF7CAE"/>
    <w:rsid w:val="00F538A4"/>
    <w:rsid w:val="00F63CA4"/>
    <w:rsid w:val="00F91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A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B1EA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15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</TotalTime>
  <Pages>2</Pages>
  <Words>152</Words>
  <Characters>869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2014-05-08T08:07:00Z</dcterms:created>
  <dcterms:modified xsi:type="dcterms:W3CDTF">2018-05-04T03:23:00Z</dcterms:modified>
</cp:coreProperties>
</file>